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BA4026" w14:textId="77777777" w:rsidR="002E3934" w:rsidRDefault="002E3934" w:rsidP="002E39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Alison STONYS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fl.1407)</w:t>
      </w:r>
    </w:p>
    <w:p w14:paraId="5E3BADF8" w14:textId="77777777" w:rsidR="002E3934" w:rsidRDefault="002E3934" w:rsidP="002E39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28DFDD4" w14:textId="77777777" w:rsidR="002E3934" w:rsidRDefault="002E3934" w:rsidP="002E39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C4F75BA" w14:textId="77777777" w:rsidR="002E3934" w:rsidRDefault="002E3934" w:rsidP="002E39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Jan.1407</w:t>
      </w:r>
      <w:r>
        <w:rPr>
          <w:rFonts w:ascii="Times New Roman" w:hAnsi="Times New Roman" w:cs="Times New Roman"/>
          <w:sz w:val="24"/>
          <w:szCs w:val="24"/>
        </w:rPr>
        <w:tab/>
        <w:t xml:space="preserve">Janet </w:t>
      </w:r>
      <w:proofErr w:type="spellStart"/>
      <w:r>
        <w:rPr>
          <w:rFonts w:ascii="Times New Roman" w:hAnsi="Times New Roman" w:cs="Times New Roman"/>
          <w:sz w:val="24"/>
          <w:szCs w:val="24"/>
        </w:rPr>
        <w:t>Bylney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London(q.v.) bequeathed her </w:t>
      </w:r>
      <w:proofErr w:type="spellStart"/>
      <w:r>
        <w:rPr>
          <w:rFonts w:ascii="Times New Roman" w:hAnsi="Times New Roman" w:cs="Times New Roman"/>
          <w:sz w:val="24"/>
          <w:szCs w:val="24"/>
        </w:rPr>
        <w:t>her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blue kirtle.</w:t>
      </w:r>
    </w:p>
    <w:p w14:paraId="5F640D87" w14:textId="77777777" w:rsidR="002E3934" w:rsidRDefault="002E3934" w:rsidP="002E39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(“Life and Death: A Study of the Wills and Testaments of Men and Women</w:t>
      </w:r>
    </w:p>
    <w:p w14:paraId="1C67CD49" w14:textId="77777777" w:rsidR="002E3934" w:rsidRDefault="002E3934" w:rsidP="002E39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</w:t>
      </w:r>
    </w:p>
    <w:p w14:paraId="553B29CF" w14:textId="77777777" w:rsidR="002E3934" w:rsidRDefault="002E3934" w:rsidP="002E39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Centuries” Robert A. Wood.  Ph.D. Thesis, Royal Holloway, University</w:t>
      </w:r>
    </w:p>
    <w:p w14:paraId="59BFBE31" w14:textId="77777777" w:rsidR="002E3934" w:rsidRDefault="002E3934" w:rsidP="002E39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London, 2012, p.20)</w:t>
      </w:r>
    </w:p>
    <w:p w14:paraId="2BF04F65" w14:textId="77777777" w:rsidR="002E3934" w:rsidRDefault="002E3934" w:rsidP="002E39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D229741" w14:textId="77777777" w:rsidR="002E3934" w:rsidRDefault="002E3934" w:rsidP="002E39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3116FFA" w14:textId="77777777" w:rsidR="002E3934" w:rsidRDefault="002E3934" w:rsidP="002E39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April 2021</w:t>
      </w:r>
    </w:p>
    <w:p w14:paraId="58C1F77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836843" w14:textId="77777777" w:rsidR="002E3934" w:rsidRDefault="002E3934" w:rsidP="009139A6">
      <w:r>
        <w:separator/>
      </w:r>
    </w:p>
  </w:endnote>
  <w:endnote w:type="continuationSeparator" w:id="0">
    <w:p w14:paraId="77B28C8F" w14:textId="77777777" w:rsidR="002E3934" w:rsidRDefault="002E393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A2937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AB28F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4D38C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3EF209" w14:textId="77777777" w:rsidR="002E3934" w:rsidRDefault="002E3934" w:rsidP="009139A6">
      <w:r>
        <w:separator/>
      </w:r>
    </w:p>
  </w:footnote>
  <w:footnote w:type="continuationSeparator" w:id="0">
    <w:p w14:paraId="05B97A2B" w14:textId="77777777" w:rsidR="002E3934" w:rsidRDefault="002E393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57A1C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3EBA2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7C6AA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934"/>
    <w:rsid w:val="000666E0"/>
    <w:rsid w:val="002510B7"/>
    <w:rsid w:val="002E3934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791C28"/>
  <w15:chartTrackingRefBased/>
  <w15:docId w15:val="{80BB55DF-CF7A-4152-9C34-9D77C87B6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54</Words>
  <Characters>311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2021-04-06T14:28:00Z</dcterms:created>
  <dcterms:modified xsi:type="dcterms:W3CDTF">2021-04-06T14:29:00Z</dcterms:modified>
</cp:coreProperties>
</file>